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</w:t>
          </w:r>
          <w:r w:rsidR="00AD63FD">
            <w:rPr>
              <w:rFonts w:ascii="Calibri" w:hAnsi="Calibri" w:cs="Times New Roman"/>
              <w:sz w:val="18"/>
              <w:szCs w:val="18"/>
            </w:rPr>
            <w:t>vices), Tim Druley (Classified</w:t>
          </w:r>
          <w:r>
            <w:rPr>
              <w:rFonts w:ascii="Calibri" w:hAnsi="Calibri" w:cs="Times New Roman"/>
              <w:sz w:val="18"/>
              <w:szCs w:val="18"/>
            </w:rPr>
            <w:t>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331998" w:rsidP="00671C76"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April 9</w:t>
          </w:r>
          <w:r w:rsidR="00505A3C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, 2018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t>|</w:t>
          </w:r>
          <w:r w:rsidR="00E95A6D">
            <w:t xml:space="preserve"> 2:30 PM – 4:30 PM</w:t>
          </w:r>
          <w:r w:rsidR="007C2BD5" w:rsidRPr="007C2BD5">
            <w:t xml:space="preserve"> </w:t>
          </w:r>
          <w:r w:rsidR="007C2BD5" w:rsidRPr="00024409"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505A3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 xml:space="preserve"> 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E6FD4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6E6FD4">
                  <w:rPr>
                    <w:rFonts w:ascii="Calibri" w:hAnsi="Calibri" w:cs="Times New Roman"/>
                    <w:sz w:val="18"/>
                    <w:szCs w:val="18"/>
                  </w:rPr>
                  <w:t>March</w:t>
                </w:r>
                <w:r w:rsidR="0044207E">
                  <w:rPr>
                    <w:rFonts w:ascii="Calibri" w:hAnsi="Calibri" w:cs="Times New Roman"/>
                    <w:sz w:val="18"/>
                    <w:szCs w:val="18"/>
                  </w:rPr>
                  <w:t xml:space="preserve"> 12, 2018</w:t>
                </w:r>
                <w:r w:rsidR="00505A3C">
                  <w:rPr>
                    <w:rFonts w:ascii="Calibri" w:hAnsi="Calibri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D1498E" w:rsidRPr="004F23E8" w:rsidTr="006526E6">
            <w:tc>
              <w:tcPr>
                <w:tcW w:w="805" w:type="dxa"/>
                <w:vAlign w:val="center"/>
              </w:tcPr>
              <w:p w:rsidR="00D1498E" w:rsidRPr="004F23E8" w:rsidRDefault="00D1498E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1498E" w:rsidRPr="00543E22" w:rsidRDefault="00D1498E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Public Comments (Limited to 3 Minutes per person – the PDC cannot act on these comments)</w:t>
                </w:r>
              </w:p>
            </w:tc>
            <w:tc>
              <w:tcPr>
                <w:tcW w:w="1800" w:type="dxa"/>
              </w:tcPr>
              <w:p w:rsidR="00D1498E" w:rsidRPr="00543E22" w:rsidRDefault="00D1498E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6E6FD4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 days for 2018-2019 Academic Year (Update)</w:t>
                </w:r>
              </w:p>
            </w:tc>
            <w:tc>
              <w:tcPr>
                <w:tcW w:w="1800" w:type="dxa"/>
              </w:tcPr>
              <w:p w:rsidR="00E57AB5" w:rsidRPr="00543E22" w:rsidRDefault="0095343D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Default="006E6FD4" w:rsidP="00E579A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Thank you gifts for FLEX day speakers</w:t>
                </w:r>
              </w:p>
            </w:tc>
            <w:tc>
              <w:tcPr>
                <w:tcW w:w="1800" w:type="dxa"/>
              </w:tcPr>
              <w:p w:rsidR="0012490C" w:rsidRDefault="0012490C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  <w:r w:rsidR="006E6FD4">
                  <w:rPr>
                    <w:rFonts w:ascii="Calibri" w:hAnsi="Calibri" w:cs="Times New Roman"/>
                    <w:sz w:val="18"/>
                    <w:szCs w:val="18"/>
                  </w:rPr>
                  <w:t>/Rifka</w:t>
                </w:r>
              </w:p>
            </w:tc>
          </w:tr>
          <w:tr w:rsidR="00566583" w:rsidRPr="004F23E8" w:rsidTr="006526E6">
            <w:tc>
              <w:tcPr>
                <w:tcW w:w="805" w:type="dxa"/>
                <w:vAlign w:val="center"/>
              </w:tcPr>
              <w:p w:rsidR="00566583" w:rsidRPr="004F23E8" w:rsidRDefault="00566583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566583" w:rsidRDefault="00566583" w:rsidP="00E579A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Professional Development in Program Review</w:t>
                </w:r>
              </w:p>
            </w:tc>
            <w:tc>
              <w:tcPr>
                <w:tcW w:w="1800" w:type="dxa"/>
              </w:tcPr>
              <w:p w:rsidR="00566583" w:rsidRDefault="00566583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632A66" w:rsidRPr="004F23E8" w:rsidTr="006526E6">
            <w:tc>
              <w:tcPr>
                <w:tcW w:w="805" w:type="dxa"/>
                <w:vAlign w:val="center"/>
              </w:tcPr>
              <w:p w:rsidR="00632A66" w:rsidRPr="004F23E8" w:rsidRDefault="00632A66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632A66" w:rsidRDefault="00632A66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Conference Approvals</w:t>
                </w:r>
              </w:p>
            </w:tc>
            <w:tc>
              <w:tcPr>
                <w:tcW w:w="1800" w:type="dxa"/>
              </w:tcPr>
              <w:p w:rsidR="00632A66" w:rsidRDefault="00632A66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975D86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Global FLEX Day Survey Results Analysis</w:t>
                </w:r>
              </w:p>
            </w:tc>
            <w:tc>
              <w:tcPr>
                <w:tcW w:w="1800" w:type="dxa"/>
              </w:tcPr>
              <w:p w:rsidR="0012490C" w:rsidRPr="00543E22" w:rsidRDefault="00975D86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20388" w:rsidRPr="004F23E8" w:rsidTr="006526E6">
            <w:tc>
              <w:tcPr>
                <w:tcW w:w="805" w:type="dxa"/>
                <w:vAlign w:val="center"/>
              </w:tcPr>
              <w:p w:rsidR="00A20388" w:rsidRPr="004F23E8" w:rsidRDefault="00A20388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  <w:bookmarkStart w:id="0" w:name="_GoBack"/>
                <w:bookmarkEnd w:id="0"/>
              </w:p>
            </w:tc>
            <w:tc>
              <w:tcPr>
                <w:tcW w:w="4680" w:type="dxa"/>
              </w:tcPr>
              <w:p w:rsidR="00A20388" w:rsidRDefault="00632A66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Thoughts &amp; Reflections on Spring 2018 FLEX day</w:t>
                </w:r>
              </w:p>
            </w:tc>
            <w:tc>
              <w:tcPr>
                <w:tcW w:w="1800" w:type="dxa"/>
              </w:tcPr>
              <w:p w:rsidR="00A20388" w:rsidRDefault="00A20388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6526E6"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Default="00632A66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Keynote Breakout Session Briefing</w:t>
                </w:r>
              </w:p>
            </w:tc>
            <w:tc>
              <w:tcPr>
                <w:tcW w:w="1800" w:type="dxa"/>
              </w:tcPr>
              <w:p w:rsidR="0012490C" w:rsidRDefault="00632A66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Howard/Elena</w:t>
                </w:r>
              </w:p>
            </w:tc>
          </w:tr>
          <w:tr w:rsidR="004D278A" w:rsidRPr="004F23E8" w:rsidTr="006526E6">
            <w:tc>
              <w:tcPr>
                <w:tcW w:w="805" w:type="dxa"/>
                <w:vAlign w:val="center"/>
              </w:tcPr>
              <w:p w:rsidR="004D278A" w:rsidRPr="004F23E8" w:rsidRDefault="004D278A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4D278A" w:rsidRDefault="00632A66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Flexible Calendar Survey State Report</w:t>
                </w:r>
              </w:p>
            </w:tc>
            <w:tc>
              <w:tcPr>
                <w:tcW w:w="1800" w:type="dxa"/>
              </w:tcPr>
              <w:p w:rsidR="004D278A" w:rsidRDefault="00632A66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D8229E" w:rsidRDefault="0012490C" w:rsidP="00D8229E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D8229E">
                  <w:rPr>
                    <w:rFonts w:ascii="Calibri" w:hAnsi="Calibri" w:cs="Times New Roman"/>
                    <w:sz w:val="18"/>
                    <w:szCs w:val="18"/>
                  </w:rPr>
                  <w:t>Variable FLEX Part 2 Due to Rifka May 15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D8229E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D8229E" w:rsidRPr="004F23E8" w:rsidRDefault="00D8229E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8229E" w:rsidRPr="00D8229E" w:rsidRDefault="00D8229E" w:rsidP="00D8229E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PDC Budget Update</w:t>
                </w:r>
              </w:p>
            </w:tc>
            <w:tc>
              <w:tcPr>
                <w:tcW w:w="1800" w:type="dxa"/>
              </w:tcPr>
              <w:p w:rsidR="00D8229E" w:rsidRDefault="00D8229E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Rifka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6155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6155B" w:rsidRPr="004F23E8" w:rsidRDefault="0016155B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6155B" w:rsidRPr="00543E22" w:rsidRDefault="0016155B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Basic Skills Transformations Grant </w:t>
                </w:r>
              </w:p>
            </w:tc>
            <w:tc>
              <w:tcPr>
                <w:tcW w:w="1800" w:type="dxa"/>
              </w:tcPr>
              <w:p w:rsidR="0016155B" w:rsidRPr="00543E22" w:rsidRDefault="0016155B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16155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6155B" w:rsidRPr="004F23E8" w:rsidRDefault="0016155B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6155B" w:rsidRDefault="0016155B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Reading Apprenticeship</w:t>
                </w:r>
              </w:p>
            </w:tc>
            <w:tc>
              <w:tcPr>
                <w:tcW w:w="1800" w:type="dxa"/>
              </w:tcPr>
              <w:p w:rsidR="0016155B" w:rsidRDefault="0016155B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Elena 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12490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2490C" w:rsidRPr="004F23E8" w:rsidRDefault="0012490C" w:rsidP="0012490C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2490C" w:rsidRPr="00543E22" w:rsidRDefault="0012490C" w:rsidP="0088127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</w:r>
                <w:r w:rsidR="0088127A">
                  <w:rPr>
                    <w:rFonts w:ascii="Calibri" w:hAnsi="Calibri" w:cs="Times New Roman"/>
                    <w:sz w:val="18"/>
                    <w:szCs w:val="18"/>
                  </w:rPr>
                  <w:t>May 14</w:t>
                </w:r>
                <w:r>
                  <w:rPr>
                    <w:rFonts w:ascii="Calibri" w:hAnsi="Calibri" w:cs="Times New Roman"/>
                    <w:sz w:val="18"/>
                    <w:szCs w:val="18"/>
                  </w:rPr>
                  <w:t>, 2018</w:t>
                </w:r>
              </w:p>
            </w:tc>
            <w:tc>
              <w:tcPr>
                <w:tcW w:w="1800" w:type="dxa"/>
              </w:tcPr>
              <w:p w:rsidR="0012490C" w:rsidRPr="00543E22" w:rsidRDefault="0012490C" w:rsidP="0012490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477D55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D55" w:rsidRDefault="00477D55">
      <w:r>
        <w:separator/>
      </w:r>
    </w:p>
  </w:endnote>
  <w:endnote w:type="continuationSeparator" w:id="0">
    <w:p w:rsidR="00477D55" w:rsidRDefault="0047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C72C9E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C72C9E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-1978518890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C72C9E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C72C9E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D55" w:rsidRDefault="00477D55">
      <w:r>
        <w:separator/>
      </w:r>
    </w:p>
  </w:footnote>
  <w:footnote w:type="continuationSeparator" w:id="0">
    <w:p w:rsidR="00477D55" w:rsidRDefault="0047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545488033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as Positas College Logo - red" style="width:93pt;height:89.25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136DB"/>
    <w:rsid w:val="00024409"/>
    <w:rsid w:val="00066EFC"/>
    <w:rsid w:val="0008133E"/>
    <w:rsid w:val="000830E6"/>
    <w:rsid w:val="00091164"/>
    <w:rsid w:val="000A4DD5"/>
    <w:rsid w:val="000B0A98"/>
    <w:rsid w:val="0012490C"/>
    <w:rsid w:val="00126231"/>
    <w:rsid w:val="0015732C"/>
    <w:rsid w:val="0016155B"/>
    <w:rsid w:val="00176297"/>
    <w:rsid w:val="00192C5E"/>
    <w:rsid w:val="001A581D"/>
    <w:rsid w:val="001C537E"/>
    <w:rsid w:val="001D65B7"/>
    <w:rsid w:val="001F6818"/>
    <w:rsid w:val="00201E06"/>
    <w:rsid w:val="00222371"/>
    <w:rsid w:val="00225BEE"/>
    <w:rsid w:val="00230B59"/>
    <w:rsid w:val="00242D2A"/>
    <w:rsid w:val="00247568"/>
    <w:rsid w:val="002A1B46"/>
    <w:rsid w:val="002A200F"/>
    <w:rsid w:val="002A2419"/>
    <w:rsid w:val="002B56FC"/>
    <w:rsid w:val="002D3B7A"/>
    <w:rsid w:val="002F6A1D"/>
    <w:rsid w:val="002F76DB"/>
    <w:rsid w:val="003013C6"/>
    <w:rsid w:val="00303177"/>
    <w:rsid w:val="003060EA"/>
    <w:rsid w:val="003246D6"/>
    <w:rsid w:val="00331998"/>
    <w:rsid w:val="00335FE1"/>
    <w:rsid w:val="00336B93"/>
    <w:rsid w:val="0034204B"/>
    <w:rsid w:val="003500AE"/>
    <w:rsid w:val="003561DD"/>
    <w:rsid w:val="003654D4"/>
    <w:rsid w:val="003918F5"/>
    <w:rsid w:val="003B72F6"/>
    <w:rsid w:val="0044207E"/>
    <w:rsid w:val="0045440A"/>
    <w:rsid w:val="00472416"/>
    <w:rsid w:val="00476AFD"/>
    <w:rsid w:val="00477D55"/>
    <w:rsid w:val="004836E4"/>
    <w:rsid w:val="00487B83"/>
    <w:rsid w:val="004C2EFA"/>
    <w:rsid w:val="004C692F"/>
    <w:rsid w:val="004C6B7D"/>
    <w:rsid w:val="004C7A59"/>
    <w:rsid w:val="004D278A"/>
    <w:rsid w:val="004F23E8"/>
    <w:rsid w:val="00505A3C"/>
    <w:rsid w:val="005152B5"/>
    <w:rsid w:val="005269D6"/>
    <w:rsid w:val="00543E22"/>
    <w:rsid w:val="00545F85"/>
    <w:rsid w:val="00553F65"/>
    <w:rsid w:val="00561A91"/>
    <w:rsid w:val="00566583"/>
    <w:rsid w:val="00567475"/>
    <w:rsid w:val="005870A5"/>
    <w:rsid w:val="005A1DC3"/>
    <w:rsid w:val="005B42E3"/>
    <w:rsid w:val="005B59DA"/>
    <w:rsid w:val="005D6C20"/>
    <w:rsid w:val="005E3443"/>
    <w:rsid w:val="00600FEF"/>
    <w:rsid w:val="0063290D"/>
    <w:rsid w:val="00632A66"/>
    <w:rsid w:val="00643549"/>
    <w:rsid w:val="006526E6"/>
    <w:rsid w:val="006622DE"/>
    <w:rsid w:val="00671C76"/>
    <w:rsid w:val="006746A7"/>
    <w:rsid w:val="006959BC"/>
    <w:rsid w:val="006C34ED"/>
    <w:rsid w:val="006D3B3E"/>
    <w:rsid w:val="006E6FD4"/>
    <w:rsid w:val="006F551C"/>
    <w:rsid w:val="0072503D"/>
    <w:rsid w:val="007319D5"/>
    <w:rsid w:val="0073665A"/>
    <w:rsid w:val="00737AD8"/>
    <w:rsid w:val="007575DA"/>
    <w:rsid w:val="007854E3"/>
    <w:rsid w:val="0079143D"/>
    <w:rsid w:val="007A0C31"/>
    <w:rsid w:val="007A19D2"/>
    <w:rsid w:val="007A4C09"/>
    <w:rsid w:val="007C2BD5"/>
    <w:rsid w:val="007C7929"/>
    <w:rsid w:val="007E316A"/>
    <w:rsid w:val="007F51D9"/>
    <w:rsid w:val="00800A19"/>
    <w:rsid w:val="00816F78"/>
    <w:rsid w:val="00821365"/>
    <w:rsid w:val="0084137B"/>
    <w:rsid w:val="00856D80"/>
    <w:rsid w:val="008728F0"/>
    <w:rsid w:val="00873E4B"/>
    <w:rsid w:val="0088127A"/>
    <w:rsid w:val="008D2B6A"/>
    <w:rsid w:val="008D438C"/>
    <w:rsid w:val="008E4255"/>
    <w:rsid w:val="00901BE5"/>
    <w:rsid w:val="009342A6"/>
    <w:rsid w:val="00947E6E"/>
    <w:rsid w:val="0095343D"/>
    <w:rsid w:val="00953AEB"/>
    <w:rsid w:val="009745B6"/>
    <w:rsid w:val="00975D86"/>
    <w:rsid w:val="0099696E"/>
    <w:rsid w:val="009F371F"/>
    <w:rsid w:val="00A20388"/>
    <w:rsid w:val="00A42540"/>
    <w:rsid w:val="00A51352"/>
    <w:rsid w:val="00A5556E"/>
    <w:rsid w:val="00A739B6"/>
    <w:rsid w:val="00A91872"/>
    <w:rsid w:val="00AB2221"/>
    <w:rsid w:val="00AC3306"/>
    <w:rsid w:val="00AC64CB"/>
    <w:rsid w:val="00AD63FD"/>
    <w:rsid w:val="00AF1A14"/>
    <w:rsid w:val="00B171D9"/>
    <w:rsid w:val="00B21B2C"/>
    <w:rsid w:val="00B26092"/>
    <w:rsid w:val="00B36E9D"/>
    <w:rsid w:val="00B411B0"/>
    <w:rsid w:val="00B41C5B"/>
    <w:rsid w:val="00B424A9"/>
    <w:rsid w:val="00B45BDE"/>
    <w:rsid w:val="00B472B7"/>
    <w:rsid w:val="00B750CD"/>
    <w:rsid w:val="00BA0DF4"/>
    <w:rsid w:val="00BE4AF7"/>
    <w:rsid w:val="00BF0C20"/>
    <w:rsid w:val="00C0618E"/>
    <w:rsid w:val="00C11CEF"/>
    <w:rsid w:val="00C50A29"/>
    <w:rsid w:val="00C72C9E"/>
    <w:rsid w:val="00C95790"/>
    <w:rsid w:val="00CE344C"/>
    <w:rsid w:val="00D129FE"/>
    <w:rsid w:val="00D1498E"/>
    <w:rsid w:val="00D64C86"/>
    <w:rsid w:val="00D8229E"/>
    <w:rsid w:val="00D92C05"/>
    <w:rsid w:val="00D92DBB"/>
    <w:rsid w:val="00DF2772"/>
    <w:rsid w:val="00E42BF6"/>
    <w:rsid w:val="00E45730"/>
    <w:rsid w:val="00E47D01"/>
    <w:rsid w:val="00E51B86"/>
    <w:rsid w:val="00E579AB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07DEA"/>
    <w:rsid w:val="00F25DA8"/>
    <w:rsid w:val="00F4452E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095DB0"/>
    <w:rsid w:val="000D45B3"/>
    <w:rsid w:val="00151288"/>
    <w:rsid w:val="00184013"/>
    <w:rsid w:val="001D4ADF"/>
    <w:rsid w:val="002537E6"/>
    <w:rsid w:val="00256866"/>
    <w:rsid w:val="00276B69"/>
    <w:rsid w:val="00284DCB"/>
    <w:rsid w:val="003175FD"/>
    <w:rsid w:val="004D2597"/>
    <w:rsid w:val="005718E1"/>
    <w:rsid w:val="005E7BE2"/>
    <w:rsid w:val="00853EC7"/>
    <w:rsid w:val="00870695"/>
    <w:rsid w:val="008824CE"/>
    <w:rsid w:val="00882AE0"/>
    <w:rsid w:val="008E04C0"/>
    <w:rsid w:val="00A0128B"/>
    <w:rsid w:val="00A33C99"/>
    <w:rsid w:val="00A3648B"/>
    <w:rsid w:val="00A657C5"/>
    <w:rsid w:val="00AA0FB6"/>
    <w:rsid w:val="00B03C91"/>
    <w:rsid w:val="00B216EB"/>
    <w:rsid w:val="00B74911"/>
    <w:rsid w:val="00BA0785"/>
    <w:rsid w:val="00C0561F"/>
    <w:rsid w:val="00C320EE"/>
    <w:rsid w:val="00C61AA3"/>
    <w:rsid w:val="00C83832"/>
    <w:rsid w:val="00CE573D"/>
    <w:rsid w:val="00CF08FD"/>
    <w:rsid w:val="00E23031"/>
    <w:rsid w:val="00E64198"/>
    <w:rsid w:val="00F64843"/>
    <w:rsid w:val="00FD17FB"/>
    <w:rsid w:val="00FD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1F9425-8A59-4B50-95F1-831A60726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agenda.dotx</Template>
  <TotalTime>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2018-04-06T01:55:00Z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